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Kingston upon Hull North and Cottingham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Kingston upon Hull North and Cottingham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Kingston upon Hull North and Cottingham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Kingston upon Hull North and Cottingham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Kingston upon Hull North and Cottingham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Kingston upon Hull North and Cottingham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67.6% </w:t>
      </w:r>
      <w:r w:rsidRPr="004747BF">
        <w:rPr>
          <w:rFonts w:ascii="Libre Franklin Light" w:eastAsia="Times New Roman" w:hAnsi="Libre Franklin Light" w:cs="Calibri Light"/>
        </w:rPr>
        <w:t xml:space="preserve">of those respondents classified as PGSI 8+ in Kingston upon Hull North and Cottingham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Kingston upon Hull North and Cottingham is estimated to be </w:t>
      </w:r>
      <w:r w:rsidRPr="00773DF7">
        <w:rPr>
          <w:rFonts w:ascii="Libre Franklin Light" w:eastAsia="Times New Roman" w:hAnsi="Libre Franklin Light" w:cs="Calibri Light"/>
          <w:b/>
          <w:bCs/>
          <w:color w:val="C45911" w:themeColor="accent2" w:themeShade="BF"/>
        </w:rPr>
        <w:t xml:space="preserve">£2,590,539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 North and Cottingham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 North and Cottingham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 North and Cottingham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Kingston upon Hull North and Cottingham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ton upon Hull North and Cotting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Kingston upon Hull North and Cottingham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ton upon Hull North and Cotting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Kingston upon Hull North and Cottingham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 North and Cottingham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ton upon Hull North and Cotting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 North and Cottingham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Kingston upon Hull North and Cottingham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 North and Cottingham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Kingston upon Hull North and Cottingham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Kingston upon Hull North and Cottingham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Kingston upon Hull North and Cottingham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£2,590,539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Kingston upon Hull North and Cottingham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£42,196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£872,629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£62,512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£17,582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£32,233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£1,563,387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£2,590,539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Kingston upon Hull North and Cottingham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Kingston upon Hull North and Cottingham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North and Cottingham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North and Cottingham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North and Cottingham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North and Cottingham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Kingston upon Hull North and Cottingham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Kingston upon Hull North and Cottingham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 North and Cottingham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 North and Cottingham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Kingston upon Hull North and Cottingham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Kingston upon Hull North and Cottingham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997E7DC-C50A-446F-834C-46997C50A71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